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EACB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Edmund MASSENGER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74223FF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Chaplain.</w:t>
      </w:r>
    </w:p>
    <w:p w14:paraId="0F6BB499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1FC0595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6F0138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Walter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Hoby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Tewkesbury(q.v.) and</w:t>
      </w:r>
    </w:p>
    <w:p w14:paraId="398E7DE3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Hugh Carle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Pauntley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chaplain(q.v.).</w:t>
      </w:r>
    </w:p>
    <w:p w14:paraId="2A803E50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4E35C88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617C3C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E7F7CB" w14:textId="77777777" w:rsidR="00555FA0" w:rsidRDefault="00555FA0" w:rsidP="00555FA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64B360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45C02" w14:textId="77777777" w:rsidR="00555FA0" w:rsidRDefault="00555FA0" w:rsidP="009139A6">
      <w:r>
        <w:separator/>
      </w:r>
    </w:p>
  </w:endnote>
  <w:endnote w:type="continuationSeparator" w:id="0">
    <w:p w14:paraId="6F7DE96A" w14:textId="77777777" w:rsidR="00555FA0" w:rsidRDefault="00555F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72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59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13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37F24" w14:textId="77777777" w:rsidR="00555FA0" w:rsidRDefault="00555FA0" w:rsidP="009139A6">
      <w:r>
        <w:separator/>
      </w:r>
    </w:p>
  </w:footnote>
  <w:footnote w:type="continuationSeparator" w:id="0">
    <w:p w14:paraId="114B3263" w14:textId="77777777" w:rsidR="00555FA0" w:rsidRDefault="00555F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9D1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BF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38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FA0"/>
    <w:rsid w:val="000666E0"/>
    <w:rsid w:val="002510B7"/>
    <w:rsid w:val="00555FA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162F6"/>
  <w15:chartTrackingRefBased/>
  <w15:docId w15:val="{D7D62654-9D3D-4C5C-B8CF-813D8AB1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5F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2022-01-14T10:44:00Z</dcterms:created>
  <dcterms:modified xsi:type="dcterms:W3CDTF">2022-01-14T10:44:00Z</dcterms:modified>
</cp:coreProperties>
</file>